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E4286" w:rsidR="008A48CE" w:rsidP="008A48CE" w:rsidRDefault="008A48CE" w14:paraId="f034c20" w14:textId="f034c20">
      <w:pPr>
        <w15:collapsed w:val="false"/>
      </w:pPr>
      <w:bookmarkStart w:name="_GoBack" w:id="0"/>
      <w:bookmarkEnd w:id="0"/>
      <w:r w:rsidRPr="004E4286">
        <w:t>REPUBLIKA HRVATSKA</w:t>
      </w:r>
    </w:p>
    <w:p w:rsidRPr="004E4286" w:rsidR="008A48CE" w:rsidP="008A48CE" w:rsidRDefault="008A48CE">
      <w:r w:rsidRPr="004E4286">
        <w:t>TRGOVAČKI SUD U ZAGREBU</w:t>
      </w:r>
    </w:p>
    <w:p w:rsidRPr="004E4286" w:rsidR="008A48CE" w:rsidP="008A48CE" w:rsidRDefault="008A48CE">
      <w:r w:rsidRPr="004E4286">
        <w:t xml:space="preserve">Zagreb, </w:t>
      </w:r>
      <w:proofErr w:type="spellStart"/>
      <w:r w:rsidRPr="004E4286">
        <w:t>Amruševa</w:t>
      </w:r>
      <w:proofErr w:type="spellEnd"/>
      <w:r w:rsidRPr="004E4286">
        <w:t xml:space="preserve"> 2/II        </w:t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A8071E">
        <w:tab/>
      </w:r>
      <w:r w:rsidRPr="004E4286" w:rsidR="00A8071E">
        <w:tab/>
      </w:r>
      <w:proofErr w:type="spellStart"/>
      <w:r w:rsidRPr="004E4286" w:rsidR="0098486A">
        <w:t>46</w:t>
      </w:r>
      <w:proofErr w:type="spellEnd"/>
      <w:r w:rsidRPr="004E4286" w:rsidR="00884DB1">
        <w:t>. St-</w:t>
      </w:r>
      <w:proofErr w:type="spellStart"/>
      <w:r w:rsidR="00434E62">
        <w:t>4798</w:t>
      </w:r>
      <w:proofErr w:type="spellEnd"/>
      <w:r w:rsidR="00434E62">
        <w:t>/</w:t>
      </w:r>
      <w:proofErr w:type="spellStart"/>
      <w:r w:rsidR="00434E62">
        <w:t>2016</w:t>
      </w:r>
      <w:proofErr w:type="spellEnd"/>
    </w:p>
    <w:p w:rsidRPr="004E4286" w:rsidR="008A48CE" w:rsidP="008A48CE" w:rsidRDefault="008A48CE"/>
    <w:p w:rsidR="008A48CE" w:rsidP="00856A46" w:rsidRDefault="008A48CE">
      <w:pPr>
        <w:jc w:val="center"/>
      </w:pPr>
      <w:r w:rsidRPr="004E4286">
        <w:t>Z A P I S N I K</w:t>
      </w:r>
    </w:p>
    <w:p w:rsidRPr="004E4286" w:rsidR="001D29A0" w:rsidP="00FA59A2" w:rsidRDefault="008A48CE">
      <w:pPr>
        <w:jc w:val="both"/>
      </w:pPr>
      <w:r w:rsidRPr="004E4286">
        <w:t xml:space="preserve">s ročišta radi </w:t>
      </w:r>
      <w:r w:rsidR="002755E4">
        <w:t>rasprave</w:t>
      </w:r>
      <w:r w:rsidRPr="004E4286">
        <w:t xml:space="preserve"> o </w:t>
      </w:r>
      <w:r w:rsidR="002755E4">
        <w:t xml:space="preserve">pretpostavkama </w:t>
      </w:r>
      <w:r w:rsidRPr="004E4286">
        <w:t xml:space="preserve"> za otvaranje stečajnog postupka</w:t>
      </w:r>
      <w:r w:rsidR="00FA59A2">
        <w:t xml:space="preserve"> </w:t>
      </w:r>
      <w:r w:rsidRPr="004E4286">
        <w:t xml:space="preserve">sastavljen </w:t>
      </w:r>
      <w:r w:rsidRPr="004E4286" w:rsidR="00856A46">
        <w:t>pri Trgo</w:t>
      </w:r>
      <w:r w:rsidRPr="004E4286" w:rsidR="00777E93">
        <w:t xml:space="preserve">vačkom sudu u Zagrebu </w:t>
      </w:r>
      <w:proofErr w:type="spellStart"/>
      <w:r w:rsidR="00F34A1F">
        <w:t>1</w:t>
      </w:r>
      <w:r w:rsidR="002755E4">
        <w:t>4</w:t>
      </w:r>
      <w:proofErr w:type="spellEnd"/>
      <w:r w:rsidR="00F34A1F">
        <w:t xml:space="preserve">. </w:t>
      </w:r>
      <w:r w:rsidR="002755E4">
        <w:t>studenog</w:t>
      </w:r>
      <w:r w:rsidRPr="004E4286" w:rsidR="0099269C">
        <w:t xml:space="preserve"> </w:t>
      </w:r>
      <w:proofErr w:type="spellStart"/>
      <w:r w:rsidRPr="004E4286" w:rsidR="0099269C">
        <w:t>2019</w:t>
      </w:r>
      <w:proofErr w:type="spellEnd"/>
      <w:r w:rsidRPr="004E4286" w:rsidR="0099269C">
        <w:t>.</w:t>
      </w:r>
      <w:r w:rsidRPr="004E4286">
        <w:t xml:space="preserve"> u stečajnom postupku nad dužnikom </w:t>
      </w:r>
      <w:r w:rsidRPr="004E4286" w:rsidR="004350A5">
        <w:rPr>
          <w:lang w:val="pt-BR"/>
        </w:rPr>
        <w:t xml:space="preserve"> </w:t>
      </w:r>
      <w:proofErr w:type="spellStart"/>
      <w:r w:rsidR="00434E62">
        <w:t>OCULUS</w:t>
      </w:r>
      <w:proofErr w:type="spellEnd"/>
      <w:r w:rsidR="00434E62">
        <w:t xml:space="preserve"> </w:t>
      </w:r>
      <w:proofErr w:type="spellStart"/>
      <w:r w:rsidR="00434E62">
        <w:t>SOLAR</w:t>
      </w:r>
      <w:proofErr w:type="spellEnd"/>
      <w:r w:rsidR="00434E62">
        <w:t xml:space="preserve"> d.o.o. </w:t>
      </w:r>
      <w:proofErr w:type="spellStart"/>
      <w:r w:rsidR="00434E62">
        <w:t>OIB</w:t>
      </w:r>
      <w:proofErr w:type="spellEnd"/>
      <w:r w:rsidR="00434E62">
        <w:t xml:space="preserve">: </w:t>
      </w:r>
      <w:proofErr w:type="spellStart"/>
      <w:r w:rsidR="00434E62">
        <w:t>26621016789</w:t>
      </w:r>
      <w:proofErr w:type="spellEnd"/>
      <w:r w:rsidR="00434E62">
        <w:t xml:space="preserve">, Varaždin, </w:t>
      </w:r>
      <w:proofErr w:type="spellStart"/>
      <w:r w:rsidR="00434E62">
        <w:t>Optujska</w:t>
      </w:r>
      <w:proofErr w:type="spellEnd"/>
      <w:r w:rsidR="00434E62">
        <w:t xml:space="preserve"> </w:t>
      </w:r>
      <w:proofErr w:type="spellStart"/>
      <w:r w:rsidR="00434E62">
        <w:t>109</w:t>
      </w:r>
      <w:proofErr w:type="spellEnd"/>
    </w:p>
    <w:p w:rsidR="00FA59A2" w:rsidP="008A48CE" w:rsidRDefault="00FA59A2"/>
    <w:p w:rsidRPr="004E4286" w:rsidR="00441BCF" w:rsidP="008A48CE" w:rsidRDefault="008A48CE">
      <w:r w:rsidRPr="004E4286">
        <w:t>N</w:t>
      </w:r>
      <w:r w:rsidRPr="004E4286" w:rsidR="00441BCF">
        <w:t xml:space="preserve">azočni od suda: </w:t>
      </w:r>
    </w:p>
    <w:p w:rsidRPr="004E4286" w:rsidR="008A48CE" w:rsidP="008A48CE" w:rsidRDefault="008A48CE">
      <w:r w:rsidRPr="004E4286">
        <w:t>S</w:t>
      </w:r>
      <w:r w:rsidRPr="004E4286" w:rsidR="00441BCF">
        <w:t>udac</w:t>
      </w:r>
      <w:r w:rsidRPr="004E4286">
        <w:t>:</w:t>
      </w:r>
      <w:r w:rsidRPr="004E4286" w:rsidR="00856A46">
        <w:t xml:space="preserve"> </w:t>
      </w:r>
      <w:r w:rsidRPr="004E4286" w:rsidR="0098486A">
        <w:t>Maja Praljak</w:t>
      </w:r>
    </w:p>
    <w:p w:rsidRPr="004E4286" w:rsidR="008A48CE" w:rsidP="008A48CE" w:rsidRDefault="008A48CE">
      <w:r w:rsidRPr="004E4286">
        <w:t>Z</w:t>
      </w:r>
      <w:r w:rsidRPr="004E4286" w:rsidR="00441BCF">
        <w:t>apisničar</w:t>
      </w:r>
      <w:r w:rsidRPr="004E4286">
        <w:t>:</w:t>
      </w:r>
      <w:r w:rsidRPr="004E4286" w:rsidR="001A0AAD">
        <w:t xml:space="preserve"> </w:t>
      </w:r>
      <w:r w:rsidRPr="004E4286" w:rsidR="0098486A">
        <w:t>Nikolina Krunić</w:t>
      </w:r>
    </w:p>
    <w:p w:rsidRPr="004E4286" w:rsidR="0061789D" w:rsidP="00856A46" w:rsidRDefault="0061789D">
      <w:pPr>
        <w:jc w:val="both"/>
      </w:pPr>
    </w:p>
    <w:p w:rsidRPr="004E4286" w:rsidR="008A48CE" w:rsidP="00856A46" w:rsidRDefault="0061789D">
      <w:pPr>
        <w:jc w:val="both"/>
      </w:pPr>
      <w:r w:rsidRPr="004E4286">
        <w:t>S</w:t>
      </w:r>
      <w:r w:rsidRPr="004E4286" w:rsidR="001A0AAD">
        <w:t xml:space="preserve">udac otvara raspravu u </w:t>
      </w:r>
      <w:proofErr w:type="spellStart"/>
      <w:r w:rsidR="00434E62">
        <w:t>10</w:t>
      </w:r>
      <w:proofErr w:type="spellEnd"/>
      <w:r w:rsidR="00434E62">
        <w:t>,</w:t>
      </w:r>
      <w:proofErr w:type="spellStart"/>
      <w:r w:rsidR="00434E62">
        <w:t>45</w:t>
      </w:r>
      <w:proofErr w:type="spellEnd"/>
      <w:r w:rsidRPr="004E4286" w:rsidR="008A48CE">
        <w:t xml:space="preserve"> sati, rasprava je javna i utvrđuje da su, pristupili:</w:t>
      </w:r>
    </w:p>
    <w:p w:rsidRPr="004E4286" w:rsidR="008A48CE" w:rsidP="008A48CE" w:rsidRDefault="008A48CE"/>
    <w:p w:rsidRPr="00FC5EEA" w:rsidR="008A48CE" w:rsidP="008A48CE" w:rsidRDefault="00777E93">
      <w:r w:rsidRPr="00FC5EEA">
        <w:t>P</w:t>
      </w:r>
      <w:r w:rsidRPr="00FC5EEA" w:rsidR="003F52B1">
        <w:t>redlagatelj</w:t>
      </w:r>
      <w:r w:rsidRPr="00FC5EEA" w:rsidR="008A48CE">
        <w:t xml:space="preserve">: </w:t>
      </w:r>
      <w:r w:rsidRPr="00FC5EEA" w:rsidR="0098486A">
        <w:t>nitko, dostava poziva uredno iskazana</w:t>
      </w:r>
    </w:p>
    <w:p w:rsidRPr="00FC5EEA" w:rsidR="008A48CE" w:rsidP="008A48CE" w:rsidRDefault="00777E93">
      <w:r w:rsidRPr="00FC5EEA">
        <w:t>Dužnik</w:t>
      </w:r>
      <w:r w:rsidRPr="00FC5EEA" w:rsidR="008A48CE">
        <w:t xml:space="preserve">: </w:t>
      </w:r>
      <w:r w:rsidR="00C53A93">
        <w:t xml:space="preserve"> Jasmina </w:t>
      </w:r>
      <w:proofErr w:type="spellStart"/>
      <w:r w:rsidR="00C53A93">
        <w:t>Vukalović</w:t>
      </w:r>
      <w:proofErr w:type="spellEnd"/>
      <w:r w:rsidR="00C53A93">
        <w:t xml:space="preserve"> odvjetnica po punomoći u spisu</w:t>
      </w:r>
    </w:p>
    <w:p w:rsidRPr="00FC5EEA" w:rsidR="008A48CE" w:rsidP="008A48CE" w:rsidRDefault="008A48CE">
      <w:r w:rsidRPr="00FC5EEA">
        <w:t xml:space="preserve">Zastupnik po zakonu dužnika: </w:t>
      </w:r>
      <w:r w:rsidR="00C53A93">
        <w:t xml:space="preserve">Jasmina </w:t>
      </w:r>
      <w:proofErr w:type="spellStart"/>
      <w:r w:rsidR="00C53A93">
        <w:t>Vukalović</w:t>
      </w:r>
      <w:proofErr w:type="spellEnd"/>
      <w:r w:rsidR="00C53A93">
        <w:t xml:space="preserve"> odvjetnica po punomoći u spisu</w:t>
      </w:r>
    </w:p>
    <w:p w:rsidRPr="00FC5EEA" w:rsidR="00877C33" w:rsidP="008A48CE" w:rsidRDefault="00877C33">
      <w:r w:rsidRPr="00FC5EEA">
        <w:t>Pravna osoba koja za dužnika obavlja poslove platnog prometa:</w:t>
      </w:r>
      <w:r w:rsidRPr="00FC5EEA" w:rsidR="00B310B7">
        <w:t xml:space="preserve"> nitko, dostava poziva uredno iskazana</w:t>
      </w:r>
    </w:p>
    <w:p w:rsidRPr="003E6EB9" w:rsidR="00434E62" w:rsidP="00434E62" w:rsidRDefault="00434E62"/>
    <w:p w:rsidR="00434E62" w:rsidP="00434E62" w:rsidRDefault="00434E62">
      <w:pPr>
        <w:ind w:firstLine="708"/>
        <w:jc w:val="both"/>
      </w:pPr>
      <w:r>
        <w:t xml:space="preserve">Utvrđuje se da spisu </w:t>
      </w:r>
      <w:proofErr w:type="spellStart"/>
      <w:r>
        <w:t>prileži</w:t>
      </w:r>
      <w:proofErr w:type="spellEnd"/>
      <w:r>
        <w:t xml:space="preserve"> podnesak predlagatelja Financijske agencije od </w:t>
      </w:r>
      <w:proofErr w:type="spellStart"/>
      <w:r>
        <w:t>29</w:t>
      </w:r>
      <w:proofErr w:type="spellEnd"/>
      <w:r>
        <w:t xml:space="preserve">. kolovoza </w:t>
      </w:r>
      <w:proofErr w:type="spellStart"/>
      <w:r>
        <w:t>2019</w:t>
      </w:r>
      <w:proofErr w:type="spellEnd"/>
      <w:r>
        <w:t>.</w:t>
      </w:r>
      <w:r w:rsidRPr="0007151A">
        <w:t xml:space="preserve"> </w:t>
      </w:r>
      <w:r>
        <w:t xml:space="preserve">(list </w:t>
      </w:r>
      <w:proofErr w:type="spellStart"/>
      <w:r>
        <w:t>246</w:t>
      </w:r>
      <w:proofErr w:type="spellEnd"/>
      <w:r>
        <w:t xml:space="preserve"> spisa) kojim obavještava sud da je spriječen pristupiti na današnje ročište te da u cijelosti ostaje kod navoda iz prijedloga za otvaranje stečajnog postupka. Tim istim podneskom predlagatelj je naveo da je dužnik na dan 7. rujna </w:t>
      </w:r>
      <w:proofErr w:type="spellStart"/>
      <w:r>
        <w:t>2016</w:t>
      </w:r>
      <w:proofErr w:type="spellEnd"/>
      <w:r>
        <w:t xml:space="preserve">. u Očevidniku redoslijeda osnova za plaćanje imao neizvršene osnova za plaćanje u neprekinutom razdoblju od </w:t>
      </w:r>
      <w:proofErr w:type="spellStart"/>
      <w:r>
        <w:t>158</w:t>
      </w:r>
      <w:proofErr w:type="spellEnd"/>
      <w:r>
        <w:t xml:space="preserve"> dana u ukupnom iznosu od </w:t>
      </w:r>
      <w:proofErr w:type="spellStart"/>
      <w:r>
        <w:t>145.875</w:t>
      </w:r>
      <w:proofErr w:type="spellEnd"/>
      <w:r>
        <w:t>,</w:t>
      </w:r>
      <w:proofErr w:type="spellStart"/>
      <w:r>
        <w:t>97</w:t>
      </w:r>
      <w:proofErr w:type="spellEnd"/>
      <w:r>
        <w:t xml:space="preserve"> kn.</w:t>
      </w:r>
    </w:p>
    <w:p w:rsidR="00C53A93" w:rsidP="00434E62" w:rsidRDefault="00C53A93">
      <w:pPr>
        <w:ind w:firstLine="708"/>
        <w:jc w:val="both"/>
      </w:pPr>
    </w:p>
    <w:p w:rsidR="00C53A93" w:rsidP="00434E62" w:rsidRDefault="00C53A93">
      <w:pPr>
        <w:ind w:firstLine="708"/>
        <w:jc w:val="both"/>
      </w:pPr>
      <w:r>
        <w:t xml:space="preserve">Punomoćnica dužnika navodi da je 4. listopada </w:t>
      </w:r>
      <w:proofErr w:type="spellStart"/>
      <w:r>
        <w:t>2019</w:t>
      </w:r>
      <w:proofErr w:type="spellEnd"/>
      <w:r>
        <w:t xml:space="preserve">. godine na račun dužnika položen iznos od </w:t>
      </w:r>
      <w:proofErr w:type="spellStart"/>
      <w:r>
        <w:t>215.000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da je dužnik u pregovorima sa svim vjerovnicima i očekuje vrlo brzo uspješnu sanaciju cjelovite blokade zbog toga moli sud dodjelu kraćeg roka.</w:t>
      </w:r>
    </w:p>
    <w:p w:rsidR="00C53A93" w:rsidP="00434E62" w:rsidRDefault="00C53A93">
      <w:pPr>
        <w:ind w:firstLine="708"/>
        <w:jc w:val="both"/>
      </w:pPr>
    </w:p>
    <w:p w:rsidR="00C53A93" w:rsidP="00434E62" w:rsidRDefault="00C53A93">
      <w:pPr>
        <w:ind w:firstLine="708"/>
        <w:jc w:val="both"/>
      </w:pPr>
      <w:r>
        <w:t xml:space="preserve">Utvrđuje se da je sud na današnji dan izvršio uvid u očevidnik neizvršenih osnova za plaćanje koji će činiti današnji zapisnik iz kojeg očevidnika proizlazi da je dužnik u velikoj mjeri podmirio iznose svojih dugovanja te da je na današnji dan blokiran za iznos od </w:t>
      </w:r>
      <w:proofErr w:type="spellStart"/>
      <w:r>
        <w:t>75.384</w:t>
      </w:r>
      <w:proofErr w:type="spellEnd"/>
      <w:r>
        <w:t>,</w:t>
      </w:r>
      <w:proofErr w:type="spellStart"/>
      <w:r>
        <w:t>04</w:t>
      </w:r>
      <w:proofErr w:type="spellEnd"/>
      <w:r>
        <w:t xml:space="preserve"> kn zbog navedenog se dodjeljuj dužniku rok od daljnjih </w:t>
      </w:r>
      <w:proofErr w:type="spellStart"/>
      <w:r>
        <w:t>30</w:t>
      </w:r>
      <w:proofErr w:type="spellEnd"/>
      <w:r>
        <w:t xml:space="preserve"> dana radi pokušaja saniranja blokade.</w:t>
      </w:r>
    </w:p>
    <w:p w:rsidRPr="00B30ACC" w:rsidR="000F30BA" w:rsidP="000F30BA" w:rsidRDefault="000F30BA">
      <w:r w:rsidRPr="00B30ACC">
        <w:t>Sud donosi</w:t>
      </w:r>
    </w:p>
    <w:p w:rsidRPr="00B30ACC" w:rsidR="000F30BA" w:rsidP="000F30BA" w:rsidRDefault="000F30BA">
      <w:pPr>
        <w:jc w:val="center"/>
      </w:pPr>
      <w:r w:rsidRPr="00B30ACC">
        <w:t>R j e š e n j e</w:t>
      </w:r>
    </w:p>
    <w:p w:rsidR="000F30BA" w:rsidP="009C2F1F" w:rsidRDefault="000F30BA">
      <w:pPr>
        <w:rPr>
          <w:color w:val="FF0000"/>
          <w:highlight w:val="yellow"/>
        </w:rPr>
      </w:pPr>
    </w:p>
    <w:p w:rsidRPr="002C327C" w:rsidR="00501738" w:rsidP="002C327C" w:rsidRDefault="00281DE6">
      <w:r>
        <w:t xml:space="preserve">Današnje ročište je dovršeno. </w:t>
      </w:r>
      <w:r w:rsidR="00C53A93">
        <w:t xml:space="preserve">A nastavak ročište radi rasprave o pretpostavkama za otvaranje stečajnog postupka određuje se za </w:t>
      </w:r>
      <w:r w:rsidR="002C327C">
        <w:t xml:space="preserve">dan: </w:t>
      </w:r>
      <w:r>
        <w:t xml:space="preserve"> </w:t>
      </w:r>
      <w:r w:rsidR="00EB3E78">
        <w:rPr>
          <w:b/>
        </w:rPr>
        <w:t xml:space="preserve">5. veljače </w:t>
      </w:r>
      <w:proofErr w:type="spellStart"/>
      <w:r w:rsidR="00EB3E78">
        <w:rPr>
          <w:b/>
        </w:rPr>
        <w:t>2020</w:t>
      </w:r>
      <w:proofErr w:type="spellEnd"/>
      <w:r w:rsidRPr="002C327C" w:rsidR="002C327C">
        <w:rPr>
          <w:b/>
        </w:rPr>
        <w:t xml:space="preserve">. u </w:t>
      </w:r>
      <w:proofErr w:type="spellStart"/>
      <w:r w:rsidRPr="002C327C" w:rsidR="002C327C">
        <w:rPr>
          <w:b/>
        </w:rPr>
        <w:t>10</w:t>
      </w:r>
      <w:proofErr w:type="spellEnd"/>
      <w:r w:rsidRPr="002C327C" w:rsidR="002C327C">
        <w:rPr>
          <w:b/>
        </w:rPr>
        <w:t>,</w:t>
      </w:r>
      <w:proofErr w:type="spellStart"/>
      <w:r w:rsidRPr="002C327C" w:rsidR="002C327C">
        <w:rPr>
          <w:b/>
        </w:rPr>
        <w:t>40</w:t>
      </w:r>
      <w:proofErr w:type="spellEnd"/>
      <w:r w:rsidRPr="002C327C" w:rsidR="002C327C">
        <w:rPr>
          <w:b/>
        </w:rPr>
        <w:t xml:space="preserve"> sati.</w:t>
      </w:r>
    </w:p>
    <w:p w:rsidRPr="00B30ACC" w:rsidR="008A48CE" w:rsidP="00856A46" w:rsidRDefault="006F6A71">
      <w:pPr>
        <w:jc w:val="center"/>
      </w:pPr>
      <w:r w:rsidRPr="00B30ACC">
        <w:t xml:space="preserve">Dovršeno </w:t>
      </w:r>
      <w:proofErr w:type="spellStart"/>
      <w:r w:rsidR="00C53A93">
        <w:t>10</w:t>
      </w:r>
      <w:proofErr w:type="spellEnd"/>
      <w:r w:rsidR="00C53A93">
        <w:t>,</w:t>
      </w:r>
      <w:proofErr w:type="spellStart"/>
      <w:r w:rsidR="00C53A93">
        <w:t>58</w:t>
      </w:r>
      <w:proofErr w:type="spellEnd"/>
      <w:r w:rsidRPr="00B30ACC" w:rsidR="008A48CE">
        <w:t xml:space="preserve"> sati</w:t>
      </w:r>
    </w:p>
    <w:p w:rsidRPr="00B30ACC" w:rsidR="008A48CE" w:rsidP="008A48CE" w:rsidRDefault="008A48CE"/>
    <w:p w:rsidRPr="00B30ACC" w:rsidR="00BB40D9" w:rsidP="00AA0652" w:rsidRDefault="00AA0652">
      <w:r w:rsidRPr="00B30ACC">
        <w:t>Zapisničar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 w:rsidR="004D5E86">
        <w:t xml:space="preserve">   </w:t>
      </w:r>
      <w:r w:rsidRPr="00B30ACC">
        <w:t>Sudac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>
        <w:tab/>
      </w:r>
    </w:p>
    <w:p w:rsidRPr="00B30ACC" w:rsidR="00BB40D9" w:rsidP="00AA0652" w:rsidRDefault="00BB40D9"/>
    <w:p w:rsidR="008A48CE" w:rsidP="00BB40D9" w:rsidRDefault="004D5E86">
      <w:pPr>
        <w:ind w:left="4956" w:firstLine="708"/>
      </w:pPr>
      <w:r w:rsidRPr="00B30ACC">
        <w:t>D</w:t>
      </w:r>
      <w:r w:rsidRPr="00B30ACC" w:rsidR="00AA0652">
        <w:t>užnik</w:t>
      </w:r>
      <w:r w:rsidRPr="00B30ACC" w:rsidR="00BB40D9">
        <w:t xml:space="preserve"> i zastupnik po zakonu</w:t>
      </w:r>
    </w:p>
    <w:p w:rsidR="00BB40D9" w:rsidP="00AA0652" w:rsidRDefault="00BB40D9"/>
    <w:p w:rsidR="00BB40D9" w:rsidP="00AA0652" w:rsidRDefault="00BB40D9"/>
    <w:p w:rsidR="00BB40D9" w:rsidP="00AA0652" w:rsidRDefault="00BB40D9">
      <w:r>
        <w:tab/>
      </w:r>
    </w:p>
    <w:sectPr w:rsidR="00BB40D9" w:rsidSect="006F6A71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6A71" w:rsidP="006F6A71" w:rsidRDefault="006F6A71">
      <w:r>
        <w:separator/>
      </w:r>
    </w:p>
  </w:endnote>
  <w:endnote w:type="continuationSeparator" w:id="0">
    <w:p w:rsidR="006F6A71" w:rsidP="006F6A71" w:rsidRDefault="006F6A7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6A71" w:rsidP="006F6A71" w:rsidRDefault="006F6A71">
      <w:r>
        <w:separator/>
      </w:r>
    </w:p>
  </w:footnote>
  <w:footnote w:type="continuationSeparator" w:id="0">
    <w:p w:rsidR="006F6A71" w:rsidP="006F6A71" w:rsidRDefault="006F6A7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F6A71" w:rsidP="006F6A71" w:rsidRDefault="006F6A71">
    <w:pPr>
      <w:pStyle w:val="Zaglavlje"/>
      <w:tabs>
        <w:tab w:val="left" w:pos="7840"/>
      </w:tabs>
    </w:pPr>
    <w:r>
      <w:t xml:space="preserve">                    </w:t>
    </w:r>
  </w:p>
  <w:p w:rsidR="006F6A71" w:rsidP="006F6A71" w:rsidRDefault="006F6A71">
    <w:pPr>
      <w:pStyle w:val="Zaglavlje"/>
      <w:tabs>
        <w:tab w:val="left" w:pos="7840"/>
      </w:tabs>
    </w:pPr>
    <w:r>
      <w:t xml:space="preserve">                 </w:t>
    </w:r>
    <w:r>
      <w:tab/>
    </w:r>
    <w:sdt>
      <w:sdtPr>
        <w:id w:val="-87156433"/>
        <w:docPartObj>
          <w:docPartGallery w:val="Page Numbers (Top of Page)"/>
          <w:docPartUnique/>
        </w:docPartObj>
      </w:sdtPr>
      <w:sdtEndPr/>
      <w:sdtContent>
        <w:r>
          <w:t xml:space="preserve"> </w:t>
        </w:r>
      </w:sdtContent>
    </w:sdt>
    <w:r>
      <w:t xml:space="preserve">                                                         </w:t>
    </w:r>
    <w:r>
      <w:t xml:space="preserve">2                </w:t>
    </w:r>
    <w:r w:rsidR="00AA0652">
      <w:t xml:space="preserve">                              </w:t>
    </w:r>
    <w:proofErr w:type="spellStart"/>
    <w:r w:rsidR="00AA0652">
      <w:t>46</w:t>
    </w:r>
    <w:proofErr w:type="spellEnd"/>
    <w:r>
      <w:t>. St-</w:t>
    </w:r>
    <w:proofErr w:type="spellStart"/>
    <w:r w:rsidR="003E53E9">
      <w:t>1</w:t>
    </w:r>
    <w:r w:rsidR="002755E4">
      <w:t>887</w:t>
    </w:r>
    <w:proofErr w:type="spellEnd"/>
    <w:r w:rsidR="009C2F1F">
      <w:t>/</w:t>
    </w:r>
    <w:proofErr w:type="spellStart"/>
    <w:r w:rsidR="009C2F1F">
      <w:t>2019</w:t>
    </w:r>
    <w:proofErr w:type="spellEnd"/>
  </w:p>
  <w:p w:rsidR="006F6A71" w:rsidRDefault="006F6A7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702AE1"/>
    <w:multiLevelType w:val="hybridMultilevel"/>
    <w:tmpl w:val="6CA67AD6"/>
    <w:lvl w:ilvl="0" w:tplc="CD8C3166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03638"/>
    <w:rsid w:val="000223D1"/>
    <w:rsid w:val="00024856"/>
    <w:rsid w:val="000D1085"/>
    <w:rsid w:val="000E53B9"/>
    <w:rsid w:val="000F30BA"/>
    <w:rsid w:val="001047EF"/>
    <w:rsid w:val="0012074C"/>
    <w:rsid w:val="00126807"/>
    <w:rsid w:val="001A0AAD"/>
    <w:rsid w:val="001D29A0"/>
    <w:rsid w:val="0022474A"/>
    <w:rsid w:val="002755E4"/>
    <w:rsid w:val="00281DE6"/>
    <w:rsid w:val="002C327C"/>
    <w:rsid w:val="002F5F0F"/>
    <w:rsid w:val="003070B7"/>
    <w:rsid w:val="00332486"/>
    <w:rsid w:val="003553B9"/>
    <w:rsid w:val="003706C6"/>
    <w:rsid w:val="003A4630"/>
    <w:rsid w:val="003B004A"/>
    <w:rsid w:val="003E53E9"/>
    <w:rsid w:val="003E6EB9"/>
    <w:rsid w:val="003F52B1"/>
    <w:rsid w:val="00422ED8"/>
    <w:rsid w:val="00434E62"/>
    <w:rsid w:val="004350A5"/>
    <w:rsid w:val="00441BCF"/>
    <w:rsid w:val="00451B15"/>
    <w:rsid w:val="004A64B6"/>
    <w:rsid w:val="004D5E86"/>
    <w:rsid w:val="004E4286"/>
    <w:rsid w:val="00501738"/>
    <w:rsid w:val="00562BC5"/>
    <w:rsid w:val="0058505E"/>
    <w:rsid w:val="00591001"/>
    <w:rsid w:val="005D6877"/>
    <w:rsid w:val="0061789D"/>
    <w:rsid w:val="00665DF6"/>
    <w:rsid w:val="00666D8C"/>
    <w:rsid w:val="00693CB2"/>
    <w:rsid w:val="0069581F"/>
    <w:rsid w:val="006A697E"/>
    <w:rsid w:val="006D09EC"/>
    <w:rsid w:val="006D4024"/>
    <w:rsid w:val="006E3310"/>
    <w:rsid w:val="006F6A71"/>
    <w:rsid w:val="00732732"/>
    <w:rsid w:val="00735144"/>
    <w:rsid w:val="00765CC9"/>
    <w:rsid w:val="007700AC"/>
    <w:rsid w:val="00777E93"/>
    <w:rsid w:val="00782D67"/>
    <w:rsid w:val="0079310D"/>
    <w:rsid w:val="0082184A"/>
    <w:rsid w:val="008313EE"/>
    <w:rsid w:val="00843039"/>
    <w:rsid w:val="00854C5A"/>
    <w:rsid w:val="00856A46"/>
    <w:rsid w:val="00863645"/>
    <w:rsid w:val="00864103"/>
    <w:rsid w:val="00877BC1"/>
    <w:rsid w:val="00877C33"/>
    <w:rsid w:val="00884DB1"/>
    <w:rsid w:val="008A48CE"/>
    <w:rsid w:val="008B2B27"/>
    <w:rsid w:val="008B4E65"/>
    <w:rsid w:val="008F7E83"/>
    <w:rsid w:val="00920DF0"/>
    <w:rsid w:val="009347BC"/>
    <w:rsid w:val="00946330"/>
    <w:rsid w:val="0098486A"/>
    <w:rsid w:val="0099269C"/>
    <w:rsid w:val="009C2F1F"/>
    <w:rsid w:val="009D40D7"/>
    <w:rsid w:val="009E54EC"/>
    <w:rsid w:val="00A8071E"/>
    <w:rsid w:val="00A91CDB"/>
    <w:rsid w:val="00AA0652"/>
    <w:rsid w:val="00AA6C9D"/>
    <w:rsid w:val="00AC3B33"/>
    <w:rsid w:val="00B111EE"/>
    <w:rsid w:val="00B30ACC"/>
    <w:rsid w:val="00B310B7"/>
    <w:rsid w:val="00B33248"/>
    <w:rsid w:val="00B452CB"/>
    <w:rsid w:val="00B566B5"/>
    <w:rsid w:val="00B62C98"/>
    <w:rsid w:val="00BB40D9"/>
    <w:rsid w:val="00C32A48"/>
    <w:rsid w:val="00C51C4E"/>
    <w:rsid w:val="00C53A93"/>
    <w:rsid w:val="00CA596D"/>
    <w:rsid w:val="00CD5A01"/>
    <w:rsid w:val="00CE2EA8"/>
    <w:rsid w:val="00D04A0A"/>
    <w:rsid w:val="00D524ED"/>
    <w:rsid w:val="00DC51AE"/>
    <w:rsid w:val="00DC7CB8"/>
    <w:rsid w:val="00E21683"/>
    <w:rsid w:val="00E65613"/>
    <w:rsid w:val="00EA5215"/>
    <w:rsid w:val="00EA7C1F"/>
    <w:rsid w:val="00EB3165"/>
    <w:rsid w:val="00EB3E78"/>
    <w:rsid w:val="00F16E78"/>
    <w:rsid w:val="00F34A1F"/>
    <w:rsid w:val="00F454A4"/>
    <w:rsid w:val="00FA59A2"/>
    <w:rsid w:val="00FB374A"/>
    <w:rsid w:val="00FC5EEA"/>
    <w:rsid w:val="00FE4F49"/>
    <w:rsid w:val="00FE5533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310B7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6F6A7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type="paragraph" w:styleId="Podnoje">
    <w:name w:val="footer"/>
    <w:basedOn w:val="Normal"/>
    <w:link w:val="PodnojeChar"/>
    <w:rsid w:val="006F6A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F6A7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F5F0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F5F0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F5F0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F5F0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F5F0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F6A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styleId="Podnoje" w:type="paragraph">
    <w:name w:val="footer"/>
    <w:basedOn w:val="Normal"/>
    <w:link w:val="PodnojeChar"/>
    <w:rsid w:val="006F6A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F6A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5F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F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F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F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F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51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88</izvorni_sadrzaj>
    <derivirana_varijabla naziv="DomainObject.Prostorija.Naziv_1">Soba UZ II 88</derivirana_varijabla>
  </DomainObject.Prostorija.Naziv>
  <DomainObject.Prostorija.Oznaka>
    <izvorni_sadrzaj>UZ II 88</izvorni_sadrzaj>
    <derivirana_varijabla naziv="DomainObject.Prostorija.Oznaka_1">UZ II 88</derivirana_varijabla>
  </DomainObject.Prostorija.Oznaka>
  <DomainObject.Obrazlozenje>
    <izvorni_sadrzaj/>
    <derivirana_varijabla naziv="DomainObject.Obrazlozenje_1"/>
  </DomainObject.Obrazlozenje>
  <DomainObject.StvarniPocetakDatum>
    <izvorni_sadrzaj>14. studenog 2019.</izvorni_sadrzaj>
    <derivirana_varijabla naziv="DomainObject.StvarniPocetakDatum_1">14. studenog 2019.</derivirana_varijabla>
  </DomainObject.StvarniPocetakDatum>
  <DomainObject.StvarniZavrsetakDatum>
    <izvorni_sadrzaj>14. studenog 2019.</izvorni_sadrzaj>
    <derivirana_varijabla naziv="DomainObject.StvarniZavrsetakDatum_1">14. studenog 2019.</derivirana_varijabla>
  </DomainObject.StvarniZavrsetakDatum>
  <DomainObject.PlaniraniZavrsetakDatum>
    <izvorni_sadrzaj>14. studenog 2019.</izvorni_sadrzaj>
    <derivirana_varijabla naziv="DomainObject.PlaniraniZavrsetakDatum_1">14. studenog 2019.</derivirana_varijabla>
  </DomainObject.PlaniraniZavrsetakDatum>
  <DomainObject.PlaniraniPocetakDatum>
    <izvorni_sadrzaj>14. studenog 2019.</izvorni_sadrzaj>
    <derivirana_varijabla naziv="DomainObject.PlaniraniPocetakDatum_1">14. studenog 2019.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10:58</izvorni_sadrzaj>
    <derivirana_varijabla naziv="DomainObject.StvarniZavrsetakVrijeme_1">10:58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studenog 2019.</izvorni_sadrzaj>
    <derivirana_varijabla naziv="DomainObject.Zapisnik.DatumKreiranja_1">14.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St-4798/2016-13</izvorni_sadrzaj>
    <derivirana_varijabla naziv="DomainObject.Zapisnik.Oznaka_1">St-4798/2016-13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4798</izvorni_sadrzaj>
    <derivirana_varijabla naziv="DomainObject.Predmet.Broj_1">4798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St-4798/2016</izvorni_sadrzaj>
    <derivirana_varijabla naziv="DomainObject.Predmet.OznakaBroj_1">St-4798/2016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OCULUS SOLAR d.o.o.</izvorni_sadrzaj>
    <derivirana_varijabla naziv="DomainObject.Predmet.ProtustrankaFormated_1">  OCULUS SOLAR d.o.o.</derivirana_varijabla>
  </DomainObject.Predmet.ProtustrankaFormated>
  <DomainObject.Predmet.ProtustrankaFormatedOIB>
    <izvorni_sadrzaj>  OCULUS SOLAR d.o.o., OIB 26621016789</izvorni_sadrzaj>
    <derivirana_varijabla naziv="DomainObject.Predmet.ProtustrankaFormatedOIB_1">  OCULUS SOLAR d.o.o., OIB 26621016789</derivirana_varijabla>
  </DomainObject.Predmet.ProtustrankaFormatedOIB>
  <DomainObject.Predmet.ProtustrankaFormatedWithAdress>
    <izvorni_sadrzaj> OCULUS SOLAR d.o.o., Ukrajinska 13, 10000 Zagreb</izvorni_sadrzaj>
    <derivirana_varijabla naziv="DomainObject.Predmet.ProtustrankaFormatedWithAdress_1"> OCULUS SOLAR d.o.o., Ukrajinska 13, 10000 Zagreb</derivirana_varijabla>
  </DomainObject.Predmet.ProtustrankaFormatedWithAdress>
  <DomainObject.Predmet.ProtustrankaFormatedWithAdressOIB>
    <izvorni_sadrzaj> OCULUS SOLAR d.o.o., OIB 26621016789, Ukrajinska 13, 10000 Zagreb</izvorni_sadrzaj>
    <derivirana_varijabla naziv="DomainObject.Predmet.ProtustrankaFormatedWithAdressOIB_1"> OCULUS SOLAR d.o.o., OIB 26621016789, Ukrajinska 13, 10000 Zagreb</derivirana_varijabla>
  </DomainObject.Predmet.ProtustrankaFormatedWithAdressOIB>
  <DomainObject.Predmet.ProtustrankaWithAdress>
    <izvorni_sadrzaj>OCULUS SOLAR d.o.o. Ukrajinska 13, 10000 Zagreb</izvorni_sadrzaj>
    <derivirana_varijabla naziv="DomainObject.Predmet.ProtustrankaWithAdress_1">OCULUS SOLAR d.o.o. Ukrajinska 13, 10000 Zagreb</derivirana_varijabla>
  </DomainObject.Predmet.ProtustrankaWithAdress>
  <DomainObject.Predmet.ProtustrankaWithAdressOIB>
    <izvorni_sadrzaj>OCULUS SOLAR d.o.o., OIB 26621016789, Ukrajinska 13, 10000 Zagreb</izvorni_sadrzaj>
    <derivirana_varijabla naziv="DomainObject.Predmet.ProtustrankaWithAdressOIB_1">OCULUS SOLAR d.o.o., OIB 26621016789, Ukrajinska 13, 10000 Zagreb</derivirana_varijabla>
  </DomainObject.Predmet.ProtustrankaWithAdressOIB>
  <DomainObject.Predmet.ProtustrankaNazivFormated>
    <izvorni_sadrzaj>OCULUS SOLAR d.o.o.</izvorni_sadrzaj>
    <derivirana_varijabla naziv="DomainObject.Predmet.ProtustrankaNazivFormated_1">OCULUS SOLAR d.o.o.</derivirana_varijabla>
  </DomainObject.Predmet.ProtustrankaNazivFormated>
  <DomainObject.Predmet.ProtustrankaNazivFormatedOIB>
    <izvorni_sadrzaj>OCULUS SOLAR d.o.o., OIB 26621016789</izvorni_sadrzaj>
    <derivirana_varijabla naziv="DomainObject.Predmet.ProtustrankaNazivFormatedOIB_1">OCULUS SOLAR d.o.o., OIB 26621016789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OCULUS SOLAR d.o.o.</item>
    </izvorni_sadrzaj>
    <derivirana_varijabla naziv="DomainObject.Predmet.ProtuStrankaListFormated_1">
      <item>OCULUS SOLAR d.o.o.</item>
    </derivirana_varijabla>
  </DomainObject.Predmet.ProtuStrankaListFormated>
  <DomainObject.Predmet.ProtuStrankaListFormatedOIB>
    <izvorni_sadrzaj>
      <item>OCULUS SOLAR d.o.o., OIB 26621016789</item>
    </izvorni_sadrzaj>
    <derivirana_varijabla naziv="DomainObject.Predmet.ProtuStrankaListFormatedOIB_1">
      <item>OCULUS SOLAR d.o.o., OIB 26621016789</item>
    </derivirana_varijabla>
  </DomainObject.Predmet.ProtuStrankaListFormatedOIB>
  <DomainObject.Predmet.ProtuStrankaListFormatedWithAdress>
    <izvorni_sadrzaj>
      <item>OCULUS SOLAR d.o.o., Ukrajinska 13, 10000 Zagreb</item>
    </izvorni_sadrzaj>
    <derivirana_varijabla naziv="DomainObject.Predmet.ProtuStrankaListFormatedWithAdress_1">
      <item>OCULUS SOLAR d.o.o., Ukrajinska 13, 10000 Zagreb</item>
    </derivirana_varijabla>
  </DomainObject.Predmet.ProtuStrankaListFormatedWithAdress>
  <DomainObject.Predmet.ProtuStrankaListFormatedWithAdressOIB>
    <izvorni_sadrzaj>
      <item>OCULUS SOLAR d.o.o., OIB 26621016789, Ukrajinska 13, 10000 Zagreb</item>
    </izvorni_sadrzaj>
    <derivirana_varijabla naziv="DomainObject.Predmet.ProtuStrankaListFormatedWithAdressOIB_1">
      <item>OCULUS SOLAR d.o.o., OIB 26621016789, Ukrajinska 13, 10000 Zagreb</item>
    </derivirana_varijabla>
  </DomainObject.Predmet.ProtuStrankaListFormatedWithAdressOIB>
  <DomainObject.Predmet.ProtuStrankaListNazivFormated>
    <izvorni_sadrzaj>
      <item>OCULUS SOLAR d.o.o.</item>
    </izvorni_sadrzaj>
    <derivirana_varijabla naziv="DomainObject.Predmet.ProtuStrankaListNazivFormated_1">
      <item>OCULUS SOLAR d.o.o.</item>
    </derivirana_varijabla>
  </DomainObject.Predmet.ProtuStrankaListNazivFormated>
  <DomainObject.Predmet.ProtuStrankaListNazivFormatedOIB>
    <izvorni_sadrzaj>
      <item>OCULUS SOLAR d.o.o., OIB 26621016789</item>
    </izvorni_sadrzaj>
    <derivirana_varijabla naziv="DomainObject.Predmet.ProtuStrankaListNazivFormatedOIB_1">
      <item>OCULUS SOLAR d.o.o., OIB 26621016789</item>
    </derivirana_varijabla>
  </DomainObject.Predmet.ProtuStrankaListNazivFormatedOIB>
  <DomainObject.Predmet.OstaliListFormated>
    <izvorni_sadrzaj>
      <item>Nenad Lihtar</item>
      <item>Odvjetničko društvo Korušić, Hrg i Vukalović j.t.d.</item>
    </izvorni_sadrzaj>
    <derivirana_varijabla naziv="DomainObject.Predmet.OstaliListFormated_1">
      <item>Nenad Lihtar</item>
      <item>Odvjetničko društvo Korušić, Hrg i Vukalović j.t.d.</item>
    </derivirana_varijabla>
  </DomainObject.Predmet.OstaliListFormated>
  <DomainObject.Predmet.OstaliListFormatedOIB>
    <izvorni_sadrzaj>
      <item>Nenad Lihtar, OIB 43639755254</item>
      <item>Odvjetničko društvo Korušić, Hrg i Vukalović j.t.d.</item>
    </izvorni_sadrzaj>
    <derivirana_varijabla naziv="DomainObject.Predmet.OstaliListFormatedOIB_1">
      <item>Nenad Lihtar, OIB 43639755254</item>
      <item>Odvjetničko društvo Korušić, Hrg i Vukalović j.t.d.</item>
    </derivirana_varijabla>
  </DomainObject.Predmet.OstaliListFormatedOIB>
  <DomainObject.Predmet.OstaliListFormatedWithAdress>
    <izvorni_sadrzaj>
      <item>Nenad Lihtar, Mače 133, 49250 Mače</item>
      <item>Odvjetničko društvo Korušić, Hrg i Vukalović j.t.d., Anina br. 2/II, 42000 Varaždin</item>
    </izvorni_sadrzaj>
    <derivirana_varijabla naziv="DomainObject.Predmet.OstaliListFormatedWithAdress_1">
      <item>Nenad Lihtar, Mače 133, 49250 Mače</item>
      <item>Odvjetničko društvo Korušić, Hrg i Vukalović j.t.d., Anina br. 2/II, 42000 Varaždin</item>
    </derivirana_varijabla>
  </DomainObject.Predmet.OstaliListFormatedWithAdress>
  <DomainObject.Predmet.OstaliListFormatedWithAdressOIB>
    <izvorni_sadrzaj>
      <item>Nenad Lihtar, OIB 43639755254, Mače 133, 49250 Mače</item>
      <item>Odvjetničko društvo Korušić, Hrg i Vukalović j.t.d., Anina br. 2/II, 42000 Varaždin</item>
    </izvorni_sadrzaj>
    <derivirana_varijabla naziv="DomainObject.Predmet.OstaliListFormatedWithAdressOIB_1">
      <item>Nenad Lihtar, OIB 43639755254, Mače 133, 49250 Mače</item>
      <item>Odvjetničko društvo Korušić, Hrg i Vukalović j.t.d., Anina br. 2/II, 42000 Varaždin</item>
    </derivirana_varijabla>
  </DomainObject.Predmet.OstaliListFormatedWithAdressOIB>
  <DomainObject.Predmet.OstaliListNazivFormated>
    <izvorni_sadrzaj>
      <item>Nenad Lihtar</item>
      <item>Odvjetničko društvo Korušić, Hrg i Vukalović j.t.d.</item>
    </izvorni_sadrzaj>
    <derivirana_varijabla naziv="DomainObject.Predmet.OstaliListNazivFormated_1">
      <item>Nenad Lihtar</item>
      <item>Odvjetničko društvo Korušić, Hrg i Vukalović j.t.d.</item>
    </derivirana_varijabla>
  </DomainObject.Predmet.OstaliListNazivFormated>
  <DomainObject.Predmet.OstaliListNazivFormatedOIB>
    <izvorni_sadrzaj>
      <item>Nenad Lihtar, OIB 43639755254</item>
      <item>Odvjetničko društvo Korušić, Hrg i Vukalović j.t.d.</item>
    </izvorni_sadrzaj>
    <derivirana_varijabla naziv="DomainObject.Predmet.OstaliListNazivFormatedOIB_1">
      <item>Nenad Lihtar, OIB 43639755254</item>
      <item>Odvjetničko društvo Korušić, Hrg i Vukalović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studenog 2019.</izvorni_sadrzaj>
    <derivirana_varijabla naziv="DomainObject.Datum_1">14. studenog 2019.</derivirana_varijabla>
  </DomainObject.Datum>
  <DomainObject.PoslovniBrojDokumenta>
    <izvorni_sadrzaj>St-4798/2016-13</izvorni_sadrzaj>
    <derivirana_varijabla naziv="DomainObject.PoslovniBrojDokumenta_1">St-4798/2016-13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OCULUS SOLAR d.o.o.</izvorni_sadrzaj>
    <derivirana_varijabla naziv="DomainObject.Predmet.ProtustrankaIDrugi_1">OCULUS SOLAR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OCULUS SOLAR d.o.o., OIB 26621016789, Ukrajinska 13, 10000 Zagreb</izvorni_sadrzaj>
    <derivirana_varijabla naziv="DomainObject.Predmet.ProtustrankaIDrugiAdressOIB_1">OCULUS SOLAR d.o.o., OIB 26621016789, Ukrajinska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OCULUS SOLAR d.o.o.</item>
      <item>Nenad Lihtar</item>
      <item>Odvjetničko društvo Korušić, Hrg i Vukalović j.t.d.</item>
    </izvorni_sadrzaj>
    <derivirana_varijabla naziv="DomainObject.Predmet.SudioniciListNaziv_1">
      <item>FINA Regionalni centar Zagreb</item>
      <item>OCULUS SOLAR d.o.o.</item>
      <item>Nenad Lihtar</item>
      <item>Odvjetničko društvo Korušić, Hrg i Vukalović j.t.d.</item>
    </derivirana_varijabla>
  </DomainObject.Predmet.SudioniciListNaziv>
  <DomainObject.Predmet.SudioniciListAdressOIB>
    <izvorni_sadrzaj>
      <item>FINA Regionalni centar Zagreb, OIB 85821130368, Ilica 307,10000 Zagreb</item>
      <item>OCULUS SOLAR d.o.o., OIB 26621016789, Ukrajinska 13,10000 Zagreb</item>
      <item>Nenad Lihtar, OIB 43639755254, Mače 133,49250 Mače</item>
      <item>Odvjetničko društvo Korušić, Hrg i Vukalović j.t.d., Anina br. 2/II,42000 Varaždin</item>
    </izvorni_sadrzaj>
    <derivirana_varijabla naziv="DomainObject.Predmet.SudioniciListAdressOIB_1">
      <item>FINA Regionalni centar Zagreb, OIB 85821130368, Ilica 307,10000 Zagreb</item>
      <item>OCULUS SOLAR d.o.o., OIB 26621016789, Ukrajinska 13,10000 Zagreb</item>
      <item>Nenad Lihtar, OIB 43639755254, Mače 133,49250 Mače</item>
      <item>Odvjetničko društvo Korušić, Hrg i Vukalović j.t.d., Anina br. 2/II,42000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26621016789</item>
      <item>, OIB 43639755254</item>
      <item>, OIB null</item>
    </izvorni_sadrzaj>
    <derivirana_varijabla naziv="DomainObject.Predmet.SudioniciListNazivOIB_1">
      <item>, OIB 85821130368</item>
      <item>, OIB 26621016789</item>
      <item>, OIB 43639755254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lipnja 2016.</izvorni_sadrzaj>
    <derivirana_varijabla naziv="DomainObject.Predmet.DatumPocetkaProcesa_1">7. lipnja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4D81FC-BD94-4F93-A03F-CAFAB776B393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335</properties:Words>
  <properties:Characters>1797</properties:Characters>
  <properties:Lines>50</properties:Lines>
  <properties:Paragraphs>22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2019-10-01T06:02:00Z</dcterms:created>
  <dc:creator>gzubak</dc:creator>
  <cp:lastModifiedBy>Nikolina Krunić</cp:lastModifiedBy>
  <cp:lastPrinted>2019-09-24T08:08:00Z</cp:lastPrinted>
  <dcterms:modified xmlns:xsi="http://www.w3.org/2001/XMLSchema-instance" xsi:type="dcterms:W3CDTF">2019-11-14T10:17:00Z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St-4798/2016-13 / Zapisnik - Ročište radi rasprave o uvjetima za otvaranje steč. post. (2. zapisnik rasprava.docx)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